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97DC4" w14:textId="77777777" w:rsidR="004813B9" w:rsidRDefault="004813B9" w:rsidP="004813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ULGARTHORP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3D2A96F4" w14:textId="77777777" w:rsidR="004813B9" w:rsidRDefault="004813B9" w:rsidP="004813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Lapworth</w:t>
      </w:r>
      <w:proofErr w:type="spellEnd"/>
      <w:r>
        <w:rPr>
          <w:rFonts w:cs="Times New Roman"/>
          <w:szCs w:val="24"/>
        </w:rPr>
        <w:t>, Warwickshire.</w:t>
      </w:r>
    </w:p>
    <w:p w14:paraId="25EDE4CF" w14:textId="77777777" w:rsidR="004813B9" w:rsidRDefault="004813B9" w:rsidP="004813B9">
      <w:pPr>
        <w:pStyle w:val="NoSpacing"/>
        <w:rPr>
          <w:rFonts w:cs="Times New Roman"/>
          <w:szCs w:val="24"/>
        </w:rPr>
      </w:pPr>
    </w:p>
    <w:p w14:paraId="326FAEB2" w14:textId="77777777" w:rsidR="004813B9" w:rsidRDefault="004813B9" w:rsidP="004813B9">
      <w:pPr>
        <w:pStyle w:val="NoSpacing"/>
        <w:rPr>
          <w:rFonts w:cs="Times New Roman"/>
          <w:szCs w:val="24"/>
        </w:rPr>
      </w:pPr>
    </w:p>
    <w:p w14:paraId="018D9FCF" w14:textId="77777777" w:rsidR="004813B9" w:rsidRDefault="004813B9" w:rsidP="004813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Jan.1418</w:t>
      </w:r>
      <w:r>
        <w:rPr>
          <w:rFonts w:cs="Times New Roman"/>
          <w:szCs w:val="24"/>
        </w:rPr>
        <w:tab/>
        <w:t xml:space="preserve">He was a joint </w:t>
      </w:r>
      <w:proofErr w:type="spellStart"/>
      <w:r>
        <w:rPr>
          <w:rFonts w:cs="Times New Roman"/>
          <w:szCs w:val="24"/>
        </w:rPr>
        <w:t>mainpernor</w:t>
      </w:r>
      <w:proofErr w:type="spellEnd"/>
      <w:r>
        <w:rPr>
          <w:rFonts w:cs="Times New Roman"/>
          <w:szCs w:val="24"/>
        </w:rPr>
        <w:t xml:space="preserve"> for Joan </w:t>
      </w:r>
      <w:proofErr w:type="spellStart"/>
      <w:r>
        <w:rPr>
          <w:rFonts w:cs="Times New Roman"/>
          <w:szCs w:val="24"/>
        </w:rPr>
        <w:t>Burdet</w:t>
      </w:r>
      <w:proofErr w:type="spellEnd"/>
      <w:r>
        <w:rPr>
          <w:rFonts w:cs="Times New Roman"/>
          <w:szCs w:val="24"/>
        </w:rPr>
        <w:t>(q.v.).</w:t>
      </w:r>
    </w:p>
    <w:p w14:paraId="31388411" w14:textId="77777777" w:rsidR="004813B9" w:rsidRDefault="004813B9" w:rsidP="004813B9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cs="Times New Roman"/>
          <w:szCs w:val="24"/>
        </w:rPr>
        <w:t>Kightley</w:t>
      </w:r>
      <w:proofErr w:type="spellEnd"/>
      <w:r>
        <w:rPr>
          <w:rFonts w:cs="Times New Roman"/>
          <w:szCs w:val="24"/>
        </w:rPr>
        <w:t>. Submitted for the degree of Ph.D. in the Department of History of the University of York, September 1475 p.300)</w:t>
      </w:r>
    </w:p>
    <w:p w14:paraId="602F5F09" w14:textId="77777777" w:rsidR="004813B9" w:rsidRDefault="004813B9" w:rsidP="004813B9">
      <w:pPr>
        <w:pStyle w:val="NoSpacing"/>
        <w:rPr>
          <w:rFonts w:cs="Times New Roman"/>
          <w:szCs w:val="24"/>
        </w:rPr>
      </w:pPr>
    </w:p>
    <w:p w14:paraId="145DBFF7" w14:textId="77777777" w:rsidR="004813B9" w:rsidRDefault="004813B9" w:rsidP="004813B9">
      <w:pPr>
        <w:pStyle w:val="NoSpacing"/>
        <w:rPr>
          <w:rFonts w:cs="Times New Roman"/>
          <w:szCs w:val="24"/>
        </w:rPr>
      </w:pPr>
    </w:p>
    <w:p w14:paraId="6B9A20DF" w14:textId="77777777" w:rsidR="004813B9" w:rsidRDefault="004813B9" w:rsidP="004813B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October 2022</w:t>
      </w:r>
    </w:p>
    <w:p w14:paraId="624FBC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1C451" w14:textId="77777777" w:rsidR="004813B9" w:rsidRDefault="004813B9" w:rsidP="009139A6">
      <w:r>
        <w:separator/>
      </w:r>
    </w:p>
  </w:endnote>
  <w:endnote w:type="continuationSeparator" w:id="0">
    <w:p w14:paraId="3EBF2DA3" w14:textId="77777777" w:rsidR="004813B9" w:rsidRDefault="004813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38D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B3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59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4950D" w14:textId="77777777" w:rsidR="004813B9" w:rsidRDefault="004813B9" w:rsidP="009139A6">
      <w:r>
        <w:separator/>
      </w:r>
    </w:p>
  </w:footnote>
  <w:footnote w:type="continuationSeparator" w:id="0">
    <w:p w14:paraId="38CCB8EC" w14:textId="77777777" w:rsidR="004813B9" w:rsidRDefault="004813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F02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58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AA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3B9"/>
    <w:rsid w:val="000666E0"/>
    <w:rsid w:val="002510B7"/>
    <w:rsid w:val="004813B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E5612"/>
  <w15:chartTrackingRefBased/>
  <w15:docId w15:val="{9F6F1AB5-49C4-4B6E-A28F-8E1EAC11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2022-10-23T20:29:00Z</dcterms:created>
  <dcterms:modified xsi:type="dcterms:W3CDTF">2022-10-23T20:30:00Z</dcterms:modified>
</cp:coreProperties>
</file>